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758B0" w14:textId="77777777" w:rsidR="00857157" w:rsidRPr="00857157" w:rsidRDefault="00857157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</w:p>
    <w:p w14:paraId="71520E1C" w14:textId="19920393" w:rsidR="00680F4B" w:rsidRDefault="00680F4B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  <w:r w:rsidRPr="00680F4B">
        <w:rPr>
          <w:rFonts w:ascii="Arial" w:hAnsi="Arial" w:cs="Arial"/>
          <w:b/>
          <w:sz w:val="36"/>
          <w:szCs w:val="36"/>
        </w:rPr>
        <w:t xml:space="preserve">Call-Off </w:t>
      </w:r>
      <w:r w:rsidR="000A366B" w:rsidRPr="00680F4B">
        <w:rPr>
          <w:rFonts w:ascii="Arial" w:hAnsi="Arial" w:cs="Arial"/>
          <w:b/>
          <w:sz w:val="36"/>
          <w:szCs w:val="36"/>
        </w:rPr>
        <w:t>Schedule 6</w:t>
      </w:r>
      <w:r w:rsidRPr="00680F4B">
        <w:rPr>
          <w:rFonts w:ascii="Arial" w:hAnsi="Arial" w:cs="Arial"/>
          <w:b/>
          <w:sz w:val="36"/>
          <w:szCs w:val="36"/>
        </w:rPr>
        <w:t xml:space="preserve"> (ICT Services)</w:t>
      </w:r>
    </w:p>
    <w:p w14:paraId="119FDA46" w14:textId="011DC3D5" w:rsidR="0072596C" w:rsidRDefault="0072596C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</w:p>
    <w:p w14:paraId="6DEE68AA" w14:textId="1B668E7C" w:rsidR="0072596C" w:rsidRDefault="0072596C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</w:p>
    <w:p w14:paraId="4874FE38" w14:textId="7FD61ACE" w:rsidR="0072596C" w:rsidRPr="00680F4B" w:rsidRDefault="0072596C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Not Used</w:t>
      </w:r>
      <w:bookmarkStart w:id="0" w:name="_GoBack"/>
      <w:bookmarkEnd w:id="0"/>
    </w:p>
    <w:sectPr w:rsidR="0072596C" w:rsidRPr="00680F4B" w:rsidSect="0085715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4E5AD" w14:textId="77777777" w:rsidR="001A5AD6" w:rsidRDefault="001A5AD6">
      <w:pPr>
        <w:spacing w:after="0" w:line="20" w:lineRule="exact"/>
      </w:pPr>
    </w:p>
  </w:endnote>
  <w:endnote w:type="continuationSeparator" w:id="0">
    <w:p w14:paraId="42988C47" w14:textId="77777777" w:rsidR="001A5AD6" w:rsidRDefault="001A5AD6">
      <w:pPr>
        <w:spacing w:after="0" w:line="20" w:lineRule="exact"/>
      </w:pPr>
    </w:p>
  </w:endnote>
  <w:endnote w:type="continuationNotice" w:id="1">
    <w:p w14:paraId="4D20E4BB" w14:textId="77777777" w:rsidR="001A5AD6" w:rsidRDefault="001A5AD6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CEC06" w14:textId="77777777" w:rsidR="00DA5935" w:rsidRDefault="00DA5935" w:rsidP="00014AD9">
    <w:pPr>
      <w:pStyle w:val="Footer"/>
      <w:rPr>
        <w:rFonts w:ascii="Arial" w:hAnsi="Arial" w:cs="Arial"/>
        <w:sz w:val="20"/>
        <w:szCs w:val="22"/>
      </w:rPr>
    </w:pPr>
  </w:p>
  <w:p w14:paraId="73178528" w14:textId="1216A12E" w:rsidR="00014AD9" w:rsidRPr="00857157" w:rsidRDefault="00A17EA5" w:rsidP="00014AD9">
    <w:pPr>
      <w:pStyle w:val="Footer"/>
      <w:rPr>
        <w:rFonts w:ascii="Arial" w:hAnsi="Arial" w:cs="Arial"/>
        <w:sz w:val="20"/>
        <w:szCs w:val="22"/>
      </w:rPr>
    </w:pPr>
    <w:r>
      <w:rPr>
        <w:rFonts w:ascii="Arial" w:hAnsi="Arial" w:cs="Arial"/>
        <w:sz w:val="20"/>
        <w:szCs w:val="22"/>
      </w:rPr>
      <w:t>Framework Ref</w:t>
    </w:r>
    <w:proofErr w:type="gramStart"/>
    <w:r>
      <w:rPr>
        <w:rFonts w:ascii="Arial" w:hAnsi="Arial" w:cs="Arial"/>
        <w:sz w:val="20"/>
        <w:szCs w:val="22"/>
      </w:rPr>
      <w:t>:</w:t>
    </w:r>
    <w:r w:rsidR="0072596C">
      <w:rPr>
        <w:rFonts w:ascii="Arial" w:hAnsi="Arial" w:cs="Arial"/>
        <w:sz w:val="20"/>
        <w:szCs w:val="22"/>
      </w:rPr>
      <w:t>RM6020</w:t>
    </w:r>
    <w:proofErr w:type="gramEnd"/>
  </w:p>
  <w:p w14:paraId="685C4DB5" w14:textId="0EF701B7" w:rsidR="00014AD9" w:rsidRPr="00857157" w:rsidRDefault="009307B7" w:rsidP="00014AD9">
    <w:pPr>
      <w:pStyle w:val="Footer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  <w:szCs w:val="22"/>
      </w:rPr>
      <w:t xml:space="preserve">Version: </w:t>
    </w:r>
    <w:r w:rsidR="00126F2B">
      <w:rPr>
        <w:rFonts w:ascii="Arial" w:hAnsi="Arial" w:cs="Arial"/>
        <w:sz w:val="20"/>
        <w:szCs w:val="22"/>
      </w:rPr>
      <w:t>V1</w:t>
    </w:r>
    <w:r w:rsidRPr="00857157">
      <w:rPr>
        <w:rFonts w:ascii="Arial" w:hAnsi="Arial" w:cs="Arial"/>
        <w:sz w:val="20"/>
        <w:szCs w:val="22"/>
      </w:rPr>
      <w:tab/>
    </w:r>
    <w:r w:rsidRPr="00857157">
      <w:rPr>
        <w:rFonts w:ascii="Arial" w:hAnsi="Arial" w:cs="Arial"/>
        <w:sz w:val="20"/>
        <w:szCs w:val="22"/>
      </w:rPr>
      <w:tab/>
      <w:t xml:space="preserve"> </w:t>
    </w:r>
    <w:r w:rsidR="00680F4B" w:rsidRPr="00857157">
      <w:rPr>
        <w:rFonts w:ascii="Arial" w:hAnsi="Arial" w:cs="Arial"/>
        <w:sz w:val="20"/>
      </w:rPr>
      <w:fldChar w:fldCharType="begin"/>
    </w:r>
    <w:r w:rsidR="00680F4B" w:rsidRPr="00857157">
      <w:rPr>
        <w:rFonts w:ascii="Arial" w:hAnsi="Arial" w:cs="Arial"/>
        <w:sz w:val="20"/>
      </w:rPr>
      <w:instrText xml:space="preserve"> PAGE   \* MERGEFORMAT </w:instrText>
    </w:r>
    <w:r w:rsidR="00680F4B" w:rsidRPr="00857157">
      <w:rPr>
        <w:rFonts w:ascii="Arial" w:hAnsi="Arial" w:cs="Arial"/>
        <w:sz w:val="20"/>
      </w:rPr>
      <w:fldChar w:fldCharType="separate"/>
    </w:r>
    <w:r w:rsidR="0072596C">
      <w:rPr>
        <w:rFonts w:ascii="Arial" w:hAnsi="Arial" w:cs="Arial"/>
        <w:noProof/>
        <w:sz w:val="20"/>
      </w:rPr>
      <w:t>1</w:t>
    </w:r>
    <w:r w:rsidR="00680F4B" w:rsidRPr="00857157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1B754" w14:textId="77777777" w:rsidR="00794E68" w:rsidRPr="00D00C0D" w:rsidRDefault="00794E68" w:rsidP="00FD4918">
    <w:pPr>
      <w:pStyle w:val="Footer"/>
      <w:rPr>
        <w:rFonts w:ascii="Calibri" w:hAnsi="Calibri"/>
        <w:color w:val="A6A6A6"/>
      </w:rPr>
    </w:pPr>
  </w:p>
  <w:p w14:paraId="78C2CF1B" w14:textId="77777777" w:rsidR="00FD4918" w:rsidRPr="00D00C0D" w:rsidRDefault="00FD4918" w:rsidP="00FD4918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Framework Ref: RM</w:t>
    </w:r>
    <w:r w:rsidRPr="00D00C0D">
      <w:rPr>
        <w:rFonts w:ascii="Calibri" w:hAnsi="Calibri"/>
        <w:color w:val="A6A6A6"/>
      </w:rPr>
      <w:tab/>
      <w:t xml:space="preserve">                                           </w:t>
    </w:r>
  </w:p>
  <w:p w14:paraId="6490247C" w14:textId="77777777" w:rsidR="00FD4918" w:rsidRPr="00D00C0D" w:rsidRDefault="00A04211" w:rsidP="00FD4918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Project Version: v1.0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  <w:t>1</w:t>
    </w:r>
  </w:p>
  <w:p w14:paraId="08D4959F" w14:textId="77777777" w:rsidR="00C47790" w:rsidRPr="00D00C0D" w:rsidRDefault="00FD4918" w:rsidP="00FD4918">
    <w:pPr>
      <w:pStyle w:val="Footer"/>
      <w:rPr>
        <w:color w:val="A6A6A6"/>
      </w:rPr>
    </w:pPr>
    <w:r w:rsidRPr="00D00C0D">
      <w:rPr>
        <w:rFonts w:ascii="Calibri" w:hAnsi="Calibri"/>
        <w:color w:val="A6A6A6"/>
      </w:rPr>
      <w:t xml:space="preserve">Model </w:t>
    </w:r>
    <w:r w:rsidR="00D84F1A" w:rsidRPr="00D00C0D">
      <w:rPr>
        <w:rFonts w:ascii="Calibri" w:hAnsi="Calibri"/>
        <w:color w:val="A6A6A6"/>
      </w:rPr>
      <w:t>Version:</w:t>
    </w:r>
    <w:r w:rsidRPr="00D00C0D">
      <w:rPr>
        <w:rFonts w:ascii="Calibri" w:hAnsi="Calibri"/>
        <w:color w:val="A6A6A6"/>
      </w:rPr>
      <w:t xml:space="preserve"> v2.9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B7638" w14:textId="77777777" w:rsidR="001A5AD6" w:rsidRDefault="001A5AD6">
      <w:pPr>
        <w:spacing w:after="0" w:line="240" w:lineRule="auto"/>
      </w:pPr>
      <w:r>
        <w:separator/>
      </w:r>
    </w:p>
  </w:footnote>
  <w:footnote w:type="continuationSeparator" w:id="0">
    <w:p w14:paraId="059BCFAD" w14:textId="77777777" w:rsidR="001A5AD6" w:rsidRDefault="001A5AD6">
      <w:pPr>
        <w:spacing w:after="0" w:line="240" w:lineRule="auto"/>
      </w:pPr>
      <w:r>
        <w:continuationSeparator/>
      </w:r>
    </w:p>
  </w:footnote>
  <w:footnote w:type="continuationNotice" w:id="1">
    <w:p w14:paraId="15E4337D" w14:textId="77777777" w:rsidR="001A5AD6" w:rsidRDefault="001A5A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D5C21" w14:textId="77777777" w:rsidR="00C47790" w:rsidRPr="00857157" w:rsidRDefault="00A04211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b/>
        <w:sz w:val="20"/>
      </w:rPr>
      <w:t>C</w:t>
    </w:r>
    <w:r w:rsidR="006A6178" w:rsidRPr="00857157">
      <w:rPr>
        <w:rFonts w:ascii="Arial" w:hAnsi="Arial" w:cs="Arial"/>
        <w:b/>
        <w:sz w:val="20"/>
      </w:rPr>
      <w:t>all-Off Schedule 6</w:t>
    </w:r>
    <w:r w:rsidR="00C47790" w:rsidRPr="00857157">
      <w:rPr>
        <w:rFonts w:ascii="Arial" w:hAnsi="Arial" w:cs="Arial"/>
        <w:b/>
        <w:sz w:val="20"/>
      </w:rPr>
      <w:t xml:space="preserve"> (</w:t>
    </w:r>
    <w:r w:rsidR="006A6178" w:rsidRPr="00857157">
      <w:rPr>
        <w:rFonts w:ascii="Arial" w:hAnsi="Arial" w:cs="Arial"/>
        <w:b/>
        <w:sz w:val="20"/>
      </w:rPr>
      <w:t>ICT Services)</w:t>
    </w:r>
  </w:p>
  <w:p w14:paraId="40F4283E" w14:textId="77777777" w:rsidR="00A04211" w:rsidRPr="00857157" w:rsidRDefault="00A04211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</w:rPr>
      <w:t>Call-Off Ref:</w:t>
    </w:r>
  </w:p>
  <w:p w14:paraId="71B8AC96" w14:textId="77777777" w:rsidR="00C47790" w:rsidRPr="00857157" w:rsidRDefault="006A6178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</w:rPr>
      <w:t>Crown Copyright 2018</w:t>
    </w:r>
  </w:p>
  <w:p w14:paraId="54C1DD11" w14:textId="77777777" w:rsidR="00C47790" w:rsidRPr="00857157" w:rsidRDefault="00C47790" w:rsidP="00DA5935">
    <w:pPr>
      <w:pStyle w:val="Header"/>
      <w:spacing w:after="0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D34CC" w14:textId="77777777" w:rsidR="00C47790" w:rsidRDefault="00C4779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3A4F544B" w14:textId="77777777" w:rsidR="00C47790" w:rsidRDefault="00C47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926"/>
        </w:tabs>
        <w:ind w:left="1926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26A03DE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14710B9"/>
    <w:multiLevelType w:val="hybridMultilevel"/>
    <w:tmpl w:val="7C381176"/>
    <w:lvl w:ilvl="0" w:tplc="1440205A">
      <w:start w:val="1"/>
      <w:numFmt w:val="lowerLetter"/>
      <w:lvlText w:val="%1)"/>
      <w:lvlJc w:val="left"/>
      <w:pPr>
        <w:ind w:left="23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6" w:hanging="360"/>
      </w:pPr>
    </w:lvl>
    <w:lvl w:ilvl="2" w:tplc="0809001B" w:tentative="1">
      <w:start w:val="1"/>
      <w:numFmt w:val="lowerRoman"/>
      <w:lvlText w:val="%3."/>
      <w:lvlJc w:val="right"/>
      <w:pPr>
        <w:ind w:left="3786" w:hanging="180"/>
      </w:pPr>
    </w:lvl>
    <w:lvl w:ilvl="3" w:tplc="0809000F" w:tentative="1">
      <w:start w:val="1"/>
      <w:numFmt w:val="decimal"/>
      <w:lvlText w:val="%4."/>
      <w:lvlJc w:val="left"/>
      <w:pPr>
        <w:ind w:left="4506" w:hanging="360"/>
      </w:pPr>
    </w:lvl>
    <w:lvl w:ilvl="4" w:tplc="08090019" w:tentative="1">
      <w:start w:val="1"/>
      <w:numFmt w:val="lowerLetter"/>
      <w:lvlText w:val="%5."/>
      <w:lvlJc w:val="left"/>
      <w:pPr>
        <w:ind w:left="5226" w:hanging="360"/>
      </w:pPr>
    </w:lvl>
    <w:lvl w:ilvl="5" w:tplc="0809001B" w:tentative="1">
      <w:start w:val="1"/>
      <w:numFmt w:val="lowerRoman"/>
      <w:lvlText w:val="%6."/>
      <w:lvlJc w:val="right"/>
      <w:pPr>
        <w:ind w:left="5946" w:hanging="180"/>
      </w:pPr>
    </w:lvl>
    <w:lvl w:ilvl="6" w:tplc="0809000F" w:tentative="1">
      <w:start w:val="1"/>
      <w:numFmt w:val="decimal"/>
      <w:lvlText w:val="%7."/>
      <w:lvlJc w:val="left"/>
      <w:pPr>
        <w:ind w:left="6666" w:hanging="360"/>
      </w:pPr>
    </w:lvl>
    <w:lvl w:ilvl="7" w:tplc="08090019" w:tentative="1">
      <w:start w:val="1"/>
      <w:numFmt w:val="lowerLetter"/>
      <w:lvlText w:val="%8."/>
      <w:lvlJc w:val="left"/>
      <w:pPr>
        <w:ind w:left="7386" w:hanging="360"/>
      </w:pPr>
    </w:lvl>
    <w:lvl w:ilvl="8" w:tplc="08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8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9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21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3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4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5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6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7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30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2" w15:restartNumberingAfterBreak="0">
    <w:nsid w:val="4D1022E9"/>
    <w:multiLevelType w:val="hybridMultilevel"/>
    <w:tmpl w:val="5078786E"/>
    <w:lvl w:ilvl="0" w:tplc="C28AD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4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8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1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42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5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6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7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8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9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50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2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2"/>
  </w:num>
  <w:num w:numId="2">
    <w:abstractNumId w:val="31"/>
  </w:num>
  <w:num w:numId="3">
    <w:abstractNumId w:val="25"/>
  </w:num>
  <w:num w:numId="4">
    <w:abstractNumId w:val="20"/>
  </w:num>
  <w:num w:numId="5">
    <w:abstractNumId w:val="38"/>
  </w:num>
  <w:num w:numId="6">
    <w:abstractNumId w:val="41"/>
  </w:num>
  <w:num w:numId="7">
    <w:abstractNumId w:val="29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51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6"/>
  </w:num>
  <w:num w:numId="22">
    <w:abstractNumId w:val="37"/>
  </w:num>
  <w:num w:numId="23">
    <w:abstractNumId w:val="9"/>
  </w:num>
  <w:num w:numId="24">
    <w:abstractNumId w:val="6"/>
  </w:num>
  <w:num w:numId="25">
    <w:abstractNumId w:val="36"/>
  </w:num>
  <w:num w:numId="26">
    <w:abstractNumId w:val="50"/>
  </w:num>
  <w:num w:numId="27">
    <w:abstractNumId w:val="21"/>
  </w:num>
  <w:num w:numId="28">
    <w:abstractNumId w:val="34"/>
  </w:num>
  <w:num w:numId="29">
    <w:abstractNumId w:val="39"/>
  </w:num>
  <w:num w:numId="30">
    <w:abstractNumId w:val="48"/>
  </w:num>
  <w:num w:numId="31">
    <w:abstractNumId w:val="42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9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5"/>
  </w:num>
  <w:num w:numId="39">
    <w:abstractNumId w:val="5"/>
  </w:num>
  <w:num w:numId="40">
    <w:abstractNumId w:val="5"/>
  </w:num>
  <w:num w:numId="41">
    <w:abstractNumId w:val="33"/>
  </w:num>
  <w:num w:numId="42">
    <w:abstractNumId w:val="24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43"/>
  </w:num>
  <w:num w:numId="51">
    <w:abstractNumId w:val="7"/>
  </w:num>
  <w:num w:numId="52">
    <w:abstractNumId w:val="10"/>
  </w:num>
  <w:num w:numId="53">
    <w:abstractNumId w:val="20"/>
  </w:num>
  <w:num w:numId="54">
    <w:abstractNumId w:val="5"/>
  </w:num>
  <w:num w:numId="55">
    <w:abstractNumId w:val="5"/>
  </w:num>
  <w:num w:numId="56">
    <w:abstractNumId w:val="27"/>
  </w:num>
  <w:num w:numId="57">
    <w:abstractNumId w:val="47"/>
  </w:num>
  <w:num w:numId="58">
    <w:abstractNumId w:val="45"/>
  </w:num>
  <w:num w:numId="59">
    <w:abstractNumId w:val="30"/>
  </w:num>
  <w:num w:numId="60">
    <w:abstractNumId w:val="23"/>
  </w:num>
  <w:num w:numId="61">
    <w:abstractNumId w:val="52"/>
  </w:num>
  <w:num w:numId="62">
    <w:abstractNumId w:val="40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9"/>
  </w:num>
  <w:num w:numId="68">
    <w:abstractNumId w:val="5"/>
  </w:num>
  <w:num w:numId="69">
    <w:abstractNumId w:val="44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5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 w:numId="86">
    <w:abstractNumId w:val="18"/>
  </w:num>
  <w:num w:numId="87">
    <w:abstractNumId w:val="28"/>
  </w:num>
  <w:num w:numId="88">
    <w:abstractNumId w:val="46"/>
  </w:num>
  <w:num w:numId="89">
    <w:abstractNumId w:val="17"/>
  </w:num>
  <w:num w:numId="90">
    <w:abstractNumId w:val="3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6B"/>
    <w:rsid w:val="00014AD9"/>
    <w:rsid w:val="00017203"/>
    <w:rsid w:val="00060398"/>
    <w:rsid w:val="00074BF1"/>
    <w:rsid w:val="00086E12"/>
    <w:rsid w:val="000975A6"/>
    <w:rsid w:val="000A366B"/>
    <w:rsid w:val="000A6717"/>
    <w:rsid w:val="000B0C11"/>
    <w:rsid w:val="000C0540"/>
    <w:rsid w:val="000C5BD7"/>
    <w:rsid w:val="0012052C"/>
    <w:rsid w:val="00126F2B"/>
    <w:rsid w:val="00172013"/>
    <w:rsid w:val="001A5AD6"/>
    <w:rsid w:val="001C3818"/>
    <w:rsid w:val="001F31C9"/>
    <w:rsid w:val="00204F73"/>
    <w:rsid w:val="00207E0E"/>
    <w:rsid w:val="00213613"/>
    <w:rsid w:val="002166D2"/>
    <w:rsid w:val="0022551C"/>
    <w:rsid w:val="002329A7"/>
    <w:rsid w:val="00251F50"/>
    <w:rsid w:val="0029313F"/>
    <w:rsid w:val="002E38D3"/>
    <w:rsid w:val="002F795D"/>
    <w:rsid w:val="00350875"/>
    <w:rsid w:val="00350A0C"/>
    <w:rsid w:val="00351322"/>
    <w:rsid w:val="00360E5A"/>
    <w:rsid w:val="0039388F"/>
    <w:rsid w:val="003B0E1C"/>
    <w:rsid w:val="003F6818"/>
    <w:rsid w:val="0043223E"/>
    <w:rsid w:val="004462FD"/>
    <w:rsid w:val="00486444"/>
    <w:rsid w:val="00491E26"/>
    <w:rsid w:val="004931B6"/>
    <w:rsid w:val="005674DD"/>
    <w:rsid w:val="005A125D"/>
    <w:rsid w:val="00600113"/>
    <w:rsid w:val="00667740"/>
    <w:rsid w:val="00671C09"/>
    <w:rsid w:val="00680F4B"/>
    <w:rsid w:val="006A6178"/>
    <w:rsid w:val="006B77E3"/>
    <w:rsid w:val="006C2DC5"/>
    <w:rsid w:val="006C6C83"/>
    <w:rsid w:val="006D145E"/>
    <w:rsid w:val="006F39AB"/>
    <w:rsid w:val="00705420"/>
    <w:rsid w:val="0072596C"/>
    <w:rsid w:val="007277B6"/>
    <w:rsid w:val="00760E02"/>
    <w:rsid w:val="00767C31"/>
    <w:rsid w:val="00783AF4"/>
    <w:rsid w:val="00794E68"/>
    <w:rsid w:val="00845878"/>
    <w:rsid w:val="00857157"/>
    <w:rsid w:val="00875653"/>
    <w:rsid w:val="008D0F15"/>
    <w:rsid w:val="00921563"/>
    <w:rsid w:val="009307B7"/>
    <w:rsid w:val="009918F7"/>
    <w:rsid w:val="009A3AA0"/>
    <w:rsid w:val="009B0743"/>
    <w:rsid w:val="009B0DA9"/>
    <w:rsid w:val="009E1342"/>
    <w:rsid w:val="00A04211"/>
    <w:rsid w:val="00A17EA5"/>
    <w:rsid w:val="00A26B0C"/>
    <w:rsid w:val="00A52D20"/>
    <w:rsid w:val="00AA515C"/>
    <w:rsid w:val="00AB1EE4"/>
    <w:rsid w:val="00AE4C78"/>
    <w:rsid w:val="00AF47F3"/>
    <w:rsid w:val="00B13611"/>
    <w:rsid w:val="00B26BDB"/>
    <w:rsid w:val="00B32043"/>
    <w:rsid w:val="00B86950"/>
    <w:rsid w:val="00B93001"/>
    <w:rsid w:val="00BD5685"/>
    <w:rsid w:val="00BF187D"/>
    <w:rsid w:val="00BF74F2"/>
    <w:rsid w:val="00C271CC"/>
    <w:rsid w:val="00C272A1"/>
    <w:rsid w:val="00C27B01"/>
    <w:rsid w:val="00C312D8"/>
    <w:rsid w:val="00C4288B"/>
    <w:rsid w:val="00C47790"/>
    <w:rsid w:val="00C77218"/>
    <w:rsid w:val="00CB77F1"/>
    <w:rsid w:val="00CD670A"/>
    <w:rsid w:val="00CE2932"/>
    <w:rsid w:val="00CE63F2"/>
    <w:rsid w:val="00CE6A42"/>
    <w:rsid w:val="00CF4718"/>
    <w:rsid w:val="00D00C0D"/>
    <w:rsid w:val="00D60857"/>
    <w:rsid w:val="00D67036"/>
    <w:rsid w:val="00D722BC"/>
    <w:rsid w:val="00D84F1A"/>
    <w:rsid w:val="00D85119"/>
    <w:rsid w:val="00DA5752"/>
    <w:rsid w:val="00DA5935"/>
    <w:rsid w:val="00DB3DF9"/>
    <w:rsid w:val="00DF2D6C"/>
    <w:rsid w:val="00E13FE5"/>
    <w:rsid w:val="00E358F4"/>
    <w:rsid w:val="00EC1BC6"/>
    <w:rsid w:val="00EE62E7"/>
    <w:rsid w:val="00F345D0"/>
    <w:rsid w:val="00F7195D"/>
    <w:rsid w:val="00F73B5B"/>
    <w:rsid w:val="00FD4918"/>
    <w:rsid w:val="00FE75E7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4EB82"/>
  <w15:chartTrackingRefBased/>
  <w15:docId w15:val="{2216617A-6235-4694-B98D-23C5BB0B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GPSL1Schedulenumbered">
    <w:name w:val="GPS L1 Schedule numbered"/>
    <w:basedOn w:val="Normal"/>
    <w:link w:val="GPSL1SchedulenumberedChar1"/>
    <w:qFormat/>
    <w:rsid w:val="00014AD9"/>
    <w:pPr>
      <w:numPr>
        <w:numId w:val="86"/>
      </w:numPr>
      <w:tabs>
        <w:tab w:val="left" w:pos="851"/>
      </w:tabs>
      <w:spacing w:line="240" w:lineRule="auto"/>
    </w:pPr>
    <w:rPr>
      <w:rFonts w:ascii="Calibri" w:hAnsi="Calibri" w:cs="Arial"/>
      <w:szCs w:val="22"/>
    </w:rPr>
  </w:style>
  <w:style w:type="character" w:customStyle="1" w:styleId="GPSL1SchedulenumberedChar1">
    <w:name w:val="GPS L1 Schedule numbered Char1"/>
    <w:link w:val="GPSL1Schedulenumbered"/>
    <w:locked/>
    <w:rsid w:val="00014AD9"/>
    <w:rPr>
      <w:rFonts w:ascii="Calibri" w:hAnsi="Calibri" w:cs="Arial"/>
      <w:sz w:val="22"/>
      <w:szCs w:val="22"/>
      <w:lang w:eastAsia="en-US"/>
    </w:rPr>
  </w:style>
  <w:style w:type="character" w:customStyle="1" w:styleId="GPSL4numberedclauseChar">
    <w:name w:val="GPS L4 numbered clause Char"/>
    <w:link w:val="GPSL4numberedclause"/>
    <w:rsid w:val="00014AD9"/>
    <w:rPr>
      <w:rFonts w:ascii="Calibri" w:hAnsi="Calibri" w:cs="Arial"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014AD9"/>
    <w:rPr>
      <w:rFonts w:ascii="Calibri" w:hAnsi="Calibri" w:cs="Arial"/>
      <w:b/>
      <w:sz w:val="22"/>
      <w:szCs w:val="22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014AD9"/>
    <w:pPr>
      <w:tabs>
        <w:tab w:val="left" w:pos="1134"/>
      </w:tabs>
      <w:overflowPunct/>
      <w:autoSpaceDE/>
      <w:autoSpaceDN/>
      <w:spacing w:before="120" w:after="120" w:line="240" w:lineRule="auto"/>
      <w:ind w:left="1134" w:hanging="567"/>
      <w:textAlignment w:val="auto"/>
    </w:pPr>
    <w:rPr>
      <w:rFonts w:ascii="Calibri" w:hAnsi="Calibri" w:cs="Arial"/>
      <w:szCs w:val="22"/>
      <w:lang w:eastAsia="zh-CN"/>
    </w:rPr>
  </w:style>
  <w:style w:type="character" w:customStyle="1" w:styleId="GPSL2numberedclauseChar1">
    <w:name w:val="GPS L2 numbered clause Char1"/>
    <w:link w:val="GPSL2numberedclause"/>
    <w:rsid w:val="00014AD9"/>
    <w:rPr>
      <w:rFonts w:ascii="Calibri" w:hAnsi="Calibri" w:cs="Arial"/>
      <w:sz w:val="22"/>
      <w:szCs w:val="22"/>
      <w:lang w:eastAsia="zh-CN"/>
    </w:rPr>
  </w:style>
  <w:style w:type="paragraph" w:customStyle="1" w:styleId="Body3">
    <w:name w:val="Body3"/>
    <w:basedOn w:val="Normal"/>
    <w:uiPriority w:val="99"/>
    <w:rsid w:val="00014AD9"/>
    <w:pPr>
      <w:overflowPunct/>
      <w:autoSpaceDE/>
      <w:autoSpaceDN/>
      <w:adjustRightInd/>
      <w:spacing w:after="220" w:line="240" w:lineRule="auto"/>
      <w:ind w:left="1412"/>
      <w:textAlignment w:val="auto"/>
    </w:pPr>
    <w:rPr>
      <w:rFonts w:ascii="Trebuchet MS" w:hAnsi="Trebuchet MS"/>
      <w:sz w:val="20"/>
    </w:rPr>
  </w:style>
  <w:style w:type="character" w:customStyle="1" w:styleId="GPSDefinitionL2Char">
    <w:name w:val="GPS Definition L2 Char"/>
    <w:link w:val="GPSDefinitionL2"/>
    <w:locked/>
    <w:rsid w:val="00014AD9"/>
    <w:rPr>
      <w:rFonts w:ascii="Arial" w:hAnsi="Arial" w:cs="Arial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3B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B52A8-A73D-4F57-AC40-6165D757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Duncan Shinn</dc:creator>
  <cp:keywords> </cp:keywords>
  <dc:description> </dc:description>
  <cp:lastModifiedBy>Neil Kitchen</cp:lastModifiedBy>
  <cp:revision>5</cp:revision>
  <cp:lastPrinted>2018-12-13T12:07:00Z</cp:lastPrinted>
  <dcterms:created xsi:type="dcterms:W3CDTF">2018-12-13T13:54:00Z</dcterms:created>
  <dcterms:modified xsi:type="dcterms:W3CDTF">2019-09-10T10:31:00Z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